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Norwich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Norwich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Norwich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Norwich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Norwich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Norwich South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59.1% </w:t>
      </w:r>
      <w:r w:rsidRPr="004747BF">
        <w:rPr>
          <w:rFonts w:ascii="Libre Franklin Light" w:eastAsia="Times New Roman" w:hAnsi="Libre Franklin Light" w:cs="Calibri Light"/>
        </w:rPr>
        <w:t xml:space="preserve">of those respondents classified as PGSI 8+ in Norwich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Norwich South is estimated to be </w:t>
      </w:r>
      <w:r w:rsidRPr="00773DF7">
        <w:rPr>
          <w:rFonts w:ascii="Libre Franklin Light" w:eastAsia="Times New Roman" w:hAnsi="Libre Franklin Light" w:cs="Calibri Light"/>
          <w:b/>
          <w:bCs/>
          <w:color w:val="C45911" w:themeColor="accent2" w:themeShade="BF"/>
        </w:rPr>
        <w:t xml:space="preserve">£3,040,302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Norwich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Norwich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Norwich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Norwich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wich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Norwich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wich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Norwich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Norwich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wich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Norwich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Norwich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Norwich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Norwich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Norwich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Norwich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£3,040,302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Norwich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£49,522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£1,024,133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£73,365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£20,634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£37,829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£1,834,819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£3,040,302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Norwich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Norwich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34.2%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Norwich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34.2%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Norwich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Norwich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Norwich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Norwich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Norwich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5E33EBD-33E1-4955-B6AE-E80D01BE60C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